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27280A" w:rsidTr="00D46D30">
        <w:trPr>
          <w:trHeight w:val="768"/>
        </w:trPr>
        <w:tc>
          <w:tcPr>
            <w:tcW w:w="1431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29" w:firstLine="0"/>
              <w:jc w:val="center"/>
            </w:pPr>
            <w:r w:rsidRPr="00D46D30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firstLine="0"/>
              <w:jc w:val="center"/>
            </w:pPr>
            <w:r w:rsidRPr="00D46D30">
              <w:rPr>
                <w:b w:val="0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3" w:firstLine="0"/>
              <w:jc w:val="center"/>
            </w:pPr>
            <w:r w:rsidRPr="00D46D30">
              <w:rPr>
                <w:b w:val="0"/>
              </w:rPr>
              <w:t>AUTORE</w:t>
            </w:r>
          </w:p>
        </w:tc>
        <w:tc>
          <w:tcPr>
            <w:tcW w:w="3005" w:type="dxa"/>
            <w:vAlign w:val="center"/>
          </w:tcPr>
          <w:p w:rsidR="0027280A" w:rsidRDefault="0027280A" w:rsidP="00D46D30">
            <w:pPr>
              <w:spacing w:after="0" w:line="240" w:lineRule="auto"/>
              <w:ind w:left="7" w:firstLine="0"/>
              <w:jc w:val="center"/>
            </w:pPr>
            <w:r w:rsidRPr="00D46D30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639" o:spid="_x0000_s1118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">
                  <v:rect id="Rectangle 7277" o:spid="_x0000_s1119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qQYMYA&#10;AADdAAAADwAAAGRycy9kb3ducmV2LnhtbESPT2vCQBTE70K/w/KE3sxGKU2JriIFSS8VqlU8PrMv&#10;fzD7NmZXTb99VxA8DjPzG2a26E0jrtS52rKCcRSDIM6trrlU8LtdjT5AOI+ssbFMCv7IwWL+Mphh&#10;qu2Nf+i68aUIEHYpKqi8b1MpXV6RQRfZljh4he0M+iC7UuoObwFuGjmJ43dpsOawUGFLnxXlp83F&#10;KNiNt5d95tZHPhTn5O3bZ+uizJR6HfbLKQhPvX+GH+0vrSCZJAnc34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3qQYMYAAADdAAAADwAAAAAAAAAAAAAAAACYAgAAZHJz&#10;L2Rvd25yZXYueG1sUEsFBgAAAAAEAAQA9QAAAIs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80A" w:rsidRDefault="0027280A" w:rsidP="00D46D30">
            <w:pPr>
              <w:spacing w:after="0" w:line="240" w:lineRule="auto"/>
              <w:ind w:left="48" w:firstLine="0"/>
              <w:jc w:val="center"/>
            </w:pPr>
            <w:r w:rsidRPr="00D46D30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80A" w:rsidRDefault="0027280A" w:rsidP="00D46D30">
            <w:pPr>
              <w:spacing w:after="0" w:line="240" w:lineRule="auto"/>
              <w:ind w:left="26" w:firstLine="0"/>
              <w:jc w:val="both"/>
            </w:pPr>
            <w:r w:rsidRPr="00D46D30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80A" w:rsidRDefault="0027280A" w:rsidP="00D46D30">
            <w:pPr>
              <w:spacing w:after="0" w:line="240" w:lineRule="auto"/>
              <w:ind w:left="53" w:firstLine="0"/>
            </w:pPr>
            <w:r w:rsidRPr="00D46D30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742" o:spid="_x0000_s1212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">
                  <v:rect id="Rectangle 7263" o:spid="_x0000_s1213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gAvscA&#10;AADdAAAADwAAAGRycy9kb3ducmV2LnhtbESPW2vCQBSE34X+h+UIfdONF4yk2UgpSPqiUK2lj6fZ&#10;kwtmz6bZVdN/3y0IfRxm5hsm3QymFVfqXWNZwWwagSAurG64UvB+3E7WIJxH1thaJgU/5GCTPYxS&#10;TLS98RtdD74SAcIuQQW1910ipStqMuimtiMOXml7gz7IvpK6x1uAm1bOo2glDTYcFmrs6KWm4ny4&#10;GAWn2fHykbv9F3+W3/Fy5/N9WeVKPY6H5ycQngb/H763X7WCeL5awN+b8ARk9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YAL7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763" o:spid="_x0000_s1306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">
                  <v:rect id="Rectangle 7264" o:spid="_x0000_s1307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GYysYA&#10;AADdAAAADwAAAGRycy9kb3ducmV2LnhtbESPS4sCMRCE78L+h9AL3jSjiMpolGVBxouCj108tpOe&#10;B0464yTq+O/NwoLHoqq+oubL1lTiTo0rLSsY9CMQxKnVJecKjodVbwrCeWSNlWVS8CQHy8VHZ46x&#10;tg/e0X3vcxEg7GJUUHhfx1K6tCCDrm9r4uBltjHog2xyqRt8BLip5DCKxtJgyWGhwJq+C0ov+5tR&#10;8DM43H4Ttz3zKbtORhufbLM8Uar72X7NQHhq/Tv8315rBZPheAR/b8ITkIs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GYysYAAADdAAAADwAAAAAAAAAAAAAAAACYAgAAZHJz&#10;L2Rvd25yZXYueG1sUEsFBgAAAAAEAAQA9QAAAIs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783" o:spid="_x0000_s1400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">
                  <v:rect id="Rectangle 7265" o:spid="_x0000_s1401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9UccA&#10;AADdAAAADwAAAGRycy9kb3ducmV2LnhtbESPT2vCQBTE70K/w/KE3nSjqJE0GykFSS8K1Vp6fM2+&#10;/MHs2zS7avrtuwWhx2FmfsOkm8G04kq9aywrmE0jEMSF1Q1XCt6P28kahPPIGlvLpOCHHGyyh1GK&#10;ibY3fqPrwVciQNglqKD2vkukdEVNBt3UdsTBK21v0AfZV1L3eAtw08p5FK2kwYbDQo0dvdRUnA8X&#10;o+A0O14+crf/4s/yO17sfL4vq1ypx/Hw/ATC0+D/w/f2q1YQz1dL+HsTnoD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9PVH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799" o:spid="_x0000_s1494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">
                  <v:rect id="Rectangle 7266" o:spid="_x0000_s1495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+jJscA&#10;AADdAAAADwAAAGRycy9kb3ducmV2LnhtbESPT2vCQBTE70K/w/IKvZmNUmKJbkIplHipULXi8Zl9&#10;+UOzb2N21fTbdwsFj8PM/IZZ5aPpxJUG11pWMItiEMSl1S3XCva79+kLCOeRNXaWScEPOcizh8kK&#10;U21v/EnXra9FgLBLUUHjfZ9K6cqGDLrI9sTBq+xg0Ac51FIPeAtw08l5HCfSYMthocGe3hoqv7cX&#10;o+BrtrscCrc58bE6L54/fLGp6kKpp8fxdQnC0+jv4f/2WitYzJME/t6EJ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voyb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27280A" w:rsidRDefault="0027280A" w:rsidP="00D46D30">
            <w:pPr>
              <w:spacing w:after="0" w:line="240" w:lineRule="auto"/>
              <w:ind w:left="38" w:firstLine="0"/>
            </w:pPr>
            <w:r w:rsidRPr="00D46D30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80A" w:rsidTr="00D46D30">
        <w:trPr>
          <w:trHeight w:val="358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9788891505767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ARTE E IMMAGINE A + B CON OPENBOOK VOLUME A + B  + 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31,40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9788809758209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CONTI BARBARA RAGIONIERI ROSSANA FOSSI GLORIA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ARTE PROPOSTA 1 (A+B) LA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COMUNICAZIONE VISIVA + LA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9788869644771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SERGIO E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MONDO DOMANI (IL) VOLUME 3 + ATLANTE 3 + EASY EBOOK (SU DVD) + 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20,70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58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9780194054980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GO LIVE 3: DIGITAL PACK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SB&amp;WB&amp;EXTRABK+EXAM TRAINER+AUDIO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CD+EBK HUB+EBK HUB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CD+EREADERS+ONLINE KEY T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24,50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9788808303325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BRUNI VALERIA CERANA PINUCCIA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NAVIGANDO - VOLUME 3 (LD) ANTOLOGIA DI ITALIANO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25,60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58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ITALIANO</w:t>
            </w:r>
          </w:p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9788891520562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ZORDAN ROSETTA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PER PUNTO - LIBRO MISTO CON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OPENBOOK MORFOLOGIA + COMUNICAZIONE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QUADERNO + LESSICO + MAPPE + EXTRAKIT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9788849415742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NICOLA S. NICCO F.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9788841860991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MONTEMURRO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DIGIMAT ALGEBRA 3 + GEOMETRIA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QUADERNO PALESTRA INVALSI 3 + CDROM 3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9788835041122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CATIA CARDILLO PICCOLINO CINZIA PONSILLO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INSIEME CON RITMO ! A - TEORIA - STRUMENTI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MUSICALI - ANTOLOGIA + CD  B -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DELLA MUSICA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 SCUOLA EDITRICE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28,70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9788839303011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CERA TOMMASO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CASA SULLA ROCCIA (LA) - VOLUME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9788891506771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FLACCAVENTO GILDA ROMANO NUNZIO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OBIETTIVO SCIENZE 3 CON OPENBOOK VOLUME 3 + 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15,80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9788880427872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CHITARRINI ROBERTA PORTA VALERIA TANCREDI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NODI DEL TEMPO (I) VOL. 3 CON DVD E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CARTE+MI PREPARO PER INTERROGAZIONE IL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NOVECENTO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21,60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2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9788851128043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BENEDETTI ROMITI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TECHNOLOGICA VOLUME A + VOLUME B +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VOLUME C + EBOOK + TECNOLOGIE IN SINTESI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18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</w:tbl>
    <w:p w:rsidR="0027280A" w:rsidRDefault="0027280A">
      <w:pPr>
        <w:tabs>
          <w:tab w:val="center" w:pos="2722"/>
          <w:tab w:val="center" w:pos="6191"/>
          <w:tab w:val="center" w:pos="9816"/>
        </w:tabs>
        <w:ind w:left="0" w:firstLine="0"/>
      </w:pPr>
      <w:r>
        <w:rPr>
          <w:rFonts w:ascii="Calibri" w:hAnsi="Calibri" w:cs="Calibri"/>
          <w:b w:val="0"/>
          <w:sz w:val="22"/>
        </w:rPr>
        <w:tab/>
      </w:r>
    </w:p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27280A" w:rsidTr="00D46D30">
        <w:trPr>
          <w:trHeight w:val="768"/>
        </w:trPr>
        <w:tc>
          <w:tcPr>
            <w:tcW w:w="1431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29" w:firstLine="0"/>
              <w:jc w:val="center"/>
            </w:pPr>
            <w:r w:rsidRPr="00D46D30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firstLine="0"/>
              <w:jc w:val="center"/>
            </w:pPr>
            <w:r w:rsidRPr="00D46D30">
              <w:rPr>
                <w:b w:val="0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3" w:firstLine="0"/>
              <w:jc w:val="center"/>
            </w:pPr>
            <w:r w:rsidRPr="00D46D30">
              <w:rPr>
                <w:b w:val="0"/>
              </w:rPr>
              <w:t>AUTORE</w:t>
            </w:r>
          </w:p>
        </w:tc>
        <w:tc>
          <w:tcPr>
            <w:tcW w:w="3005" w:type="dxa"/>
            <w:vAlign w:val="center"/>
          </w:tcPr>
          <w:p w:rsidR="0027280A" w:rsidRDefault="0027280A" w:rsidP="00D46D30">
            <w:pPr>
              <w:spacing w:after="0" w:line="240" w:lineRule="auto"/>
              <w:ind w:left="7" w:firstLine="0"/>
              <w:jc w:val="center"/>
            </w:pPr>
            <w:r w:rsidRPr="00D46D30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5938" o:spid="_x0000_s1588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">
                  <v:rect id="Rectangle 8050" o:spid="_x0000_s1589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GywcQA&#10;AADdAAAADwAAAGRycy9kb3ducmV2LnhtbERPy2rCQBTdC/7DcAvd6STSWkkdRYQSNwaMbenyNnPz&#10;oJk7aWai6d87C6HLw3mvt6NpxYV611hWEM8jEMSF1Q1XCt7Pb7MVCOeRNbaWScEfOdhuppM1Jtpe&#10;+USX3FcihLBLUEHtfZdI6YqaDLq57YgDV9reoA+wr6Tu8RrCTSsXUbSUBhsODTV2tK+p+MkHo+Aj&#10;Pg+fqcu++av8fXk6+jQrq1Spx4dx9wrC0+j/xXf3QStYRc9hf3gTn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hssHEAAAA3QAAAA8AAAAAAAAAAAAAAAAAmAIAAGRycy9k&#10;b3ducmV2LnhtbFBLBQYAAAAABAAEAPUAAACJ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80A" w:rsidRDefault="0027280A" w:rsidP="00D46D30">
            <w:pPr>
              <w:spacing w:after="0" w:line="240" w:lineRule="auto"/>
              <w:ind w:left="48" w:firstLine="0"/>
              <w:jc w:val="center"/>
            </w:pPr>
            <w:r w:rsidRPr="00D46D30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80A" w:rsidRDefault="0027280A" w:rsidP="00D46D30">
            <w:pPr>
              <w:spacing w:after="0" w:line="240" w:lineRule="auto"/>
              <w:ind w:left="26" w:firstLine="0"/>
              <w:jc w:val="both"/>
            </w:pPr>
            <w:r w:rsidRPr="00D46D30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80A" w:rsidRDefault="0027280A" w:rsidP="00D46D30">
            <w:pPr>
              <w:spacing w:after="0" w:line="240" w:lineRule="auto"/>
              <w:ind w:left="53" w:firstLine="0"/>
            </w:pPr>
            <w:r w:rsidRPr="00D46D30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08" o:spid="_x0000_s1682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">
                  <v:rect id="Rectangle 8036" o:spid="_x0000_s1683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tqjscA&#10;AADdAAAADwAAAGRycy9kb3ducmV2LnhtbESPT2vCQBTE7wW/w/KE3pqNbbES3QQRSnqpoLbF4zP7&#10;8gezb9Psqum3dwuCx2FmfsMsssG04ky9aywrmEQxCOLC6oYrBV+796cZCOeRNbaWScEfOcjS0cMC&#10;E20vvKHz1lciQNglqKD2vkukdEVNBl1kO+LglbY36IPsK6l7vAS4aeVzHE+lwYbDQo0drWoqjtuT&#10;UfA92Z1+crc+8L78fXv99Pm6rHKlHsfDcg7C0+Dv4Vv7QyuYxS9T+H8TnoBM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bao7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19" o:spid="_x0000_s1776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m6wbUScCAACjBAAADgAAAAAAAAAAAAAAAAAuAgAAZHJzL2Uyb0RvYy54&#10;bWxQSwECLQAUAAYACAAAACEAW5dj4NoAAAACAQAADwAAAAAAAAAAAAAAAACBBAAAZHJzL2Rvd25y&#10;ZXYueG1sUEsFBgAAAAAEAAQA8wAAAIgFAAAAAA==&#10;">
                  <v:rect id="Rectangle 8037" o:spid="_x0000_s1777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PFcYA&#10;AADdAAAADwAAAGRycy9kb3ducmV2LnhtbESPT2vCQBTE7wW/w/IEb3VjLVXSbEQKEi8K1VY8vmZf&#10;/mD2bcyumn57Vyj0OMzMb5hk0ZtGXKlztWUFk3EEgji3uuZSwdd+9TwH4TyyxsYyKfglB4t08JRg&#10;rO2NP+m686UIEHYxKqi8b2MpXV6RQTe2LXHwCtsZ9EF2pdQd3gLcNPIlit6kwZrDQoUtfVSUn3YX&#10;o+B7sr8cMrf94WNxnr1ufLYtykyp0bBfvoPw1Pv/8F97rRXMo+kMHm/CE5D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fPFcYAAADdAAAADwAAAAAAAAAAAAAAAACYAgAAZHJz&#10;L2Rvd25yZXYueG1sUEsFBgAAAAAEAAQA9QAAAIs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28" o:spid="_x0000_s1870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K8wwt0oAgAAowQAAA4AAAAAAAAAAAAAAAAALgIAAGRycy9lMm9Eb2Mu&#10;eG1sUEsBAi0AFAAGAAgAAAAhAC7NwNvaAAAAAwEAAA8AAAAAAAAAAAAAAAAAggQAAGRycy9kb3du&#10;cmV2LnhtbFBLBQYAAAAABAAEAPMAAACJBQAAAAA=&#10;">
                  <v:rect id="Rectangle 8038" o:spid="_x0000_s1871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bZ8QA&#10;AADdAAAADwAAAGRycy9kb3ducmV2LnhtbERPy2rCQBTdC/7DcAvd6SS2WEkdRYQSNwaMbenyNnPz&#10;oJk7aWai6d87C6HLw3mvt6NpxYV611hWEM8jEMSF1Q1XCt7Pb7MVCOeRNbaWScEfOdhuppM1Jtpe&#10;+USX3FcihLBLUEHtfZdI6YqaDLq57YgDV9reoA+wr6Tu8RrCTSsXUbSUBhsODTV2tK+p+MkHo+Aj&#10;Pg+fqcu++av8fXk++jQrq1Spx4dx9wrC0+j/xXf3QStYRU9hbngTn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IW2fEAAAA3QAAAA8AAAAAAAAAAAAAAAAAmAIAAGRycy9k&#10;b3ducmV2LnhtbFBLBQYAAAAABAAEAPUAAACJ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6044" o:spid="_x0000_s1964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">
                  <v:rect id="Rectangle 8039" o:spid="_x0000_s1965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+/McA&#10;AADdAAAADwAAAGRycy9kb3ducmV2LnhtbESPT2vCQBTE74V+h+UVeqsbrVhNXUMRJF4U1LZ4fM2+&#10;/KHZtzG70fjtuwXB4zAzv2HmSW9qcabWVZYVDAcRCOLM6ooLBZ+H1csUhPPIGmvLpOBKDpLF48Mc&#10;Y20vvKPz3hciQNjFqKD0vomldFlJBt3ANsTBy21r0AfZFlK3eAlwU8tRFE2kwYrDQokNLUvKfved&#10;UfA1PHTfqdv+8DE/vY03Pt3mRarU81P/8Q7CU+/v4Vt7rRVMo9cZ/L8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E/vz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27280A" w:rsidRDefault="0027280A" w:rsidP="00D46D30">
            <w:pPr>
              <w:spacing w:after="0" w:line="240" w:lineRule="auto"/>
              <w:ind w:left="38" w:firstLine="0"/>
            </w:pPr>
            <w:r w:rsidRPr="00D46D30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80A" w:rsidTr="00D46D30">
        <w:trPr>
          <w:trHeight w:val="454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9788809758209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CONTI BARBARA RAGIONIERI ROSSANA FOSSI GLORIA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ARTE PROPOSTA 1 (A+B) LA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COMUNICAZIONE VISIVA + LA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DELL'ARTE</w:t>
            </w:r>
          </w:p>
        </w:tc>
        <w:tc>
          <w:tcPr>
            <w:tcW w:w="288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9788861614741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BRUNERI ROSSELLA STUCCHI ANGELINA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A MERVEILLE! 3 - EDIZIONE CON ACTIVEBOOK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9788869644771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SERGIO E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MONDO DOMANI (IL) VOLUME 3 + ATLANTE 3 + EASY EBOOK (SU DVD) + 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20,70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9780194350099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GO LIVE 3 - SUPER PREMIUM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SB&amp;WB&amp;EXTRA+TRAINER+OBK+CD+ONLINE KET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9788808303325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BRUNI VALERIA CERANA PINUCCIA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NAVIGANDO - VOLUME 3 (LD) ANTOLOGIA DI ITALIANO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25,60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58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ITALIANO</w:t>
            </w:r>
          </w:p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9788891520562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ZORDAN ROSETTA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PER PUNTO - LIBRO MISTO CON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OPENBOOK MORFOLOGIA + COMUNICAZIONE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QUADERNO + LESSICO + MAPPE + EXTRAKIT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9788849415742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NICOLA S. NICCO F.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9788841860991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MONTEMURRO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DIGIMAT ALGEBRA 3 + GEOMETRIA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QUADERNO PALESTRA INVALSI 3 + CDROM 3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9788835041122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CATIA CARDILLO PICCOLINO CINZIA PONSILLO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INSIEME CON RITMO ! A - TEORIA - STRUMENTI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MUSICALI - ANTOLOGIA + CD  B -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DELLA MUSICA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 SCUOLA EDITRICE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28,70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9788839303011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CERA TOMMASO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CASA SULLA ROCCIA (LA) - VOLUME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9788891506771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FLACCAVENTO GILDA ROMANO NUNZIO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OBIETTIVO SCIENZE 3 CON OPENBOOK VOLUME 3 + 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15,80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9788880427872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CHITARRINI ROBERTA PORTA VALERIA TANCREDI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NODI DEL TEMPO (I) VOL. 3 CON DVD E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CARTE+MI PREPARO PER INTERROGAZIONE IL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NOVECENTO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21,60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2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9788851128043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BENEDETTI ROMITI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TECHNOLOGICA VOLUME A + VOLUME B +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VOLUME C + EBOOK + TECNOLOGIE IN SINTESI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17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19"/>
        </w:trPr>
        <w:tc>
          <w:tcPr>
            <w:tcW w:w="1431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094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2256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3005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624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461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27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307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288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</w:tbl>
    <w:p w:rsidR="0027280A" w:rsidRDefault="0027280A">
      <w:pPr>
        <w:tabs>
          <w:tab w:val="center" w:pos="2722"/>
          <w:tab w:val="center" w:pos="6156"/>
          <w:tab w:val="center" w:pos="9816"/>
        </w:tabs>
        <w:ind w:left="0" w:firstLine="0"/>
      </w:pPr>
      <w:r>
        <w:rPr>
          <w:rFonts w:ascii="Calibri" w:hAnsi="Calibri" w:cs="Calibri"/>
          <w:b w:val="0"/>
          <w:sz w:val="22"/>
        </w:rPr>
        <w:tab/>
      </w:r>
      <w:r>
        <w:t>139,40</w:t>
      </w:r>
      <w:r>
        <w:tab/>
        <w:t>7,40</w:t>
      </w:r>
      <w:r>
        <w:tab/>
        <w:t>17</w:t>
      </w:r>
    </w:p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27280A" w:rsidTr="00D46D30">
        <w:trPr>
          <w:trHeight w:val="768"/>
        </w:trPr>
        <w:tc>
          <w:tcPr>
            <w:tcW w:w="1431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29" w:firstLine="0"/>
              <w:jc w:val="center"/>
            </w:pPr>
            <w:r w:rsidRPr="00D46D30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firstLine="0"/>
              <w:jc w:val="center"/>
            </w:pPr>
            <w:r w:rsidRPr="00D46D30">
              <w:rPr>
                <w:b w:val="0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3" w:firstLine="0"/>
              <w:jc w:val="center"/>
            </w:pPr>
            <w:r w:rsidRPr="00D46D30">
              <w:rPr>
                <w:b w:val="0"/>
              </w:rPr>
              <w:t>AUTORE</w:t>
            </w:r>
          </w:p>
        </w:tc>
        <w:tc>
          <w:tcPr>
            <w:tcW w:w="3005" w:type="dxa"/>
            <w:vAlign w:val="center"/>
          </w:tcPr>
          <w:p w:rsidR="0027280A" w:rsidRDefault="0027280A" w:rsidP="00D46D30">
            <w:pPr>
              <w:spacing w:after="0" w:line="240" w:lineRule="auto"/>
              <w:ind w:left="7" w:firstLine="0"/>
              <w:jc w:val="center"/>
            </w:pPr>
            <w:r w:rsidRPr="00D46D30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050" o:spid="_x0000_s3082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">
                  <v:rect id="Rectangle 8823" o:spid="_x0000_s3083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sG+McA&#10;AADdAAAADwAAAGRycy9kb3ducmV2LnhtbESPW2vCQBSE3wX/w3KEvulGWzSkbkIpSHxR8NLSx9Ps&#10;yYVmz8bsqum/7xYKfRxm5htmnQ2mFTfqXWNZwXwWgSAurG64UnA+baYxCOeRNbaWScE3OcjS8WiN&#10;ibZ3PtDt6CsRIOwSVFB73yVSuqImg25mO+LglbY36IPsK6l7vAe4aeUiipbSYMNhocaOXmsqvo5X&#10;o+Btfrq+527/yR/lZfW08/m+rHKlHibDyzMIT4P/D/+1t1pBHC8e4fdNeAIy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rBvj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80A" w:rsidRDefault="0027280A" w:rsidP="00D46D30">
            <w:pPr>
              <w:spacing w:after="0" w:line="240" w:lineRule="auto"/>
              <w:ind w:left="48" w:firstLine="0"/>
              <w:jc w:val="center"/>
            </w:pPr>
            <w:r w:rsidRPr="00D46D30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80A" w:rsidRDefault="0027280A" w:rsidP="00D46D30">
            <w:pPr>
              <w:spacing w:after="0" w:line="240" w:lineRule="auto"/>
              <w:ind w:left="26" w:firstLine="0"/>
              <w:jc w:val="both"/>
            </w:pPr>
            <w:r w:rsidRPr="00D46D30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80A" w:rsidRDefault="0027280A" w:rsidP="00D46D30">
            <w:pPr>
              <w:spacing w:after="0" w:line="240" w:lineRule="auto"/>
              <w:ind w:left="53" w:firstLine="0"/>
            </w:pPr>
            <w:r w:rsidRPr="00D46D30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122" o:spid="_x0000_s3176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">
                  <v:rect id="Rectangle 8809" o:spid="_x0000_s3177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ZtcscA&#10;AADdAAAADwAAAGRycy9kb3ducmV2LnhtbESPT2vCQBTE74V+h+UVeqsbpdg0ZiNFkHhRqLbi8Zl9&#10;+UOzb2N21fjtuwWhx2FmfsOk88G04kK9aywrGI8iEMSF1Q1XCr52y5cYhPPIGlvLpOBGDubZ40OK&#10;ibZX/qTL1lciQNglqKD2vkukdEVNBt3IdsTBK21v0AfZV1L3eA1w08pJFE2lwYbDQo0dLWoqfrZn&#10;o+B7vDvvc7c58qE8vb2ufb4pq1yp56fhYwbC0+D/w/f2SiuI4+gd/t6EJ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+2bXL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139" o:spid="_x0000_s3270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">
                  <v:rect id="Rectangle 8810" o:spid="_x0000_s3271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VSMsMA&#10;AADdAAAADwAAAGRycy9kb3ducmV2LnhtbERPy2rCQBTdC/2H4Ra600lE2hAdQymUuKmgtuLymrl5&#10;0MydmJlo+vfOouDycN6rbDStuFLvGssK4lkEgriwuuFKwffhc5qAcB5ZY2uZFPyRg2z9NFlhqu2N&#10;d3Td+0qEEHYpKqi971IpXVGTQTezHXHgStsb9AH2ldQ93kK4aeU8il6lwYZDQ40dfdRU/O4Ho+An&#10;PgzH3G3PfCovb4svn2/LKlfq5Xl8X4LwNPqH+N+90QqSJA77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VSMsMAAADdAAAADwAAAAAAAAAAAAAAAACYAgAAZHJzL2Rv&#10;d25yZXYueG1sUEsFBgAAAAAEAAQA9QAAAIg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148" o:spid="_x0000_s3364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">
                  <v:rect id="Rectangle 8811" o:spid="_x0000_s3365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n3qcYA&#10;AADdAAAADwAAAGRycy9kb3ducmV2LnhtbESPT2vCQBTE74V+h+UVvNVNRDSkbkIpSLwoVNvS42v2&#10;5Q/Nvo3ZVeO3dwtCj8PM/IZZ5aPpxJkG11pWEE8jEMSl1S3XCj4O6+cEhPPIGjvLpOBKDvLs8WGF&#10;qbYXfqfz3tciQNilqKDxvk+ldGVDBt3U9sTBq+xg0Ac51FIPeAlw08lZFC2kwZbDQoM9vTVU/u5P&#10;RsFnfDh9FW73w9/VcTnf+mJX1YVSk6fx9QWEp9H/h+/tjVaQJHEMf2/CE5D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n3qcYAAADdAAAADwAAAAAAAAAAAAAAAACYAgAAZHJz&#10;L2Rvd25yZXYueG1sUEsFBgAAAAAEAAQA9QAAAIs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90165" o:spid="_x0000_s3458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">
                  <v:rect id="Rectangle 8812" o:spid="_x0000_s3459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tp3sYA&#10;AADdAAAADwAAAGRycy9kb3ducmV2LnhtbESPW2vCQBSE3wv+h+UIvtVNRNoQXaUIEl8qeCt9PGZP&#10;LjR7NmZXTf99Vyj4OMzMN8x82ZtG3KhztWUF8TgCQZxbXXOp4HhYvyYgnEfW2FgmBb/kYLkYvMwx&#10;1fbOO7rtfSkChF2KCirv21RKl1dk0I1tSxy8wnYGfZBdKXWH9wA3jZxE0Zs0WHNYqLClVUX5z/5q&#10;FJziw/Urc9szfxeX9+mnz7ZFmSk1GvYfMxCeev8M/7c3WkGSxBN4vA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tp3sYAAADdAAAADwAAAAAAAAAAAAAAAACYAgAAZHJz&#10;L2Rvd25yZXYueG1sUEsFBgAAAAAEAAQA9QAAAIs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27280A" w:rsidRDefault="0027280A" w:rsidP="00D46D30">
            <w:pPr>
              <w:spacing w:after="0" w:line="240" w:lineRule="auto"/>
              <w:ind w:left="38" w:firstLine="0"/>
            </w:pPr>
            <w:r w:rsidRPr="00D46D30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80A" w:rsidTr="00D46D30">
        <w:trPr>
          <w:trHeight w:val="454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9788809758209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CONTI BARBARA RAGIONIERI ROSSANA FOSSI GLORIA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ARTE PROPOSTA 1 (A+B) LA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COMUNICAZIONE VISIVA + LA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9788861614741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BRUNERI ROSSELLA STUCCHI ANGELINA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A MERVEILLE! 3 - EDIZIONE CON ACTIVEBOOK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9788869644771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SERGIO E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MONDO DOMANI (IL) VOLUME 3 + ATLANTE 3 + EASY EBOOK (SU DVD) + 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20,70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9780194350099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GO LIVE 3 - SUPER PREMIUM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SB&amp;WB&amp;EXTRA+TRAINER+OBK+CD+ONLINE KET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9788808303325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BRUNI VALERIA CERANA PINUCCIA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NAVIGANDO - VOLUME 3 (LD) ANTOLOGIA DI ITALIANO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25,60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58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ITALIANO</w:t>
            </w:r>
          </w:p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9788891520562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ZORDAN ROSETTA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PER PUNTO - LIBRO MISTO CON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OPENBOOK MORFOLOGIA + COMUNICAZIONE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QUADERNO + LESSICO + MAPPE + EXTRAKIT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9788849415742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NICOLA S. NICCO F.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9788841860991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MONTEMURRO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DIGIMAT ALGEBRA 3 + GEOMETRIA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QUADERNO PALESTRA INVALSI 3 + CDROM 3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9788835041122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CATIA CARDILLO PICCOLINO CINZIA PONSILLO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INSIEME CON RITMO ! A - TEORIA - STRUMENTI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MUSICALI - ANTOLOGIA + CD  B -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DELLA MUSICA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 SCUOLA EDITRICE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28,70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9788839303011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CERA TOMMASO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CASA SULLA ROCCIA (LA) - VOLUME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9788891506771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FLACCAVENTO GILDA ROMANO NUNZIO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OBIETTIVO SCIENZE 3 CON OPENBOOK VOLUME 3 + 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15,80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9788869170126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CHITARRINI ROBERTA PORTA VALERIA TANCREDI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NODI DEL TEMPO (I) PLUS V. 3 CON DVD E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CARTE+TAV.ILL.3+MI PREPARO INTERR. IL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NOVECENTO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21,60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2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9788851128043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BENEDETTI ROMITI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TECHNOLOGICA VOLUME A + VOLUME B +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VOLUME C + EBOOK + TECNOLOGIE IN SINTESI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22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</w:tbl>
    <w:p w:rsidR="0027280A" w:rsidRDefault="0027280A" w:rsidP="00ED6583">
      <w:pPr>
        <w:tabs>
          <w:tab w:val="center" w:pos="2722"/>
          <w:tab w:val="center" w:pos="6191"/>
          <w:tab w:val="center" w:pos="9816"/>
        </w:tabs>
        <w:ind w:left="0" w:firstLine="0"/>
        <w:sectPr w:rsidR="0027280A">
          <w:pgSz w:w="16840" w:h="11900" w:orient="landscape"/>
          <w:pgMar w:top="1440" w:right="1440" w:bottom="1440" w:left="1440" w:header="389" w:footer="378" w:gutter="0"/>
          <w:pgNumType w:fmt="upperLetter" w:start="1"/>
          <w:cols w:space="720"/>
        </w:sectPr>
      </w:pPr>
      <w:r>
        <w:rPr>
          <w:rFonts w:ascii="Calibri" w:hAnsi="Calibri" w:cs="Calibri"/>
          <w:b w:val="0"/>
          <w:sz w:val="22"/>
        </w:rPr>
        <w:tab/>
      </w:r>
    </w:p>
    <w:p w:rsidR="0027280A" w:rsidRDefault="0027280A">
      <w:r>
        <w:t>CLASSE : 3M</w:t>
      </w:r>
    </w:p>
    <w:tbl>
      <w:tblPr>
        <w:tblW w:w="14984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3" w:type="dxa"/>
          <w:left w:w="38" w:type="dxa"/>
          <w:right w:w="18" w:type="dxa"/>
        </w:tblCellMar>
        <w:tblLook w:val="00A0"/>
      </w:tblPr>
      <w:tblGrid>
        <w:gridCol w:w="1431"/>
        <w:gridCol w:w="1094"/>
        <w:gridCol w:w="2256"/>
        <w:gridCol w:w="3005"/>
        <w:gridCol w:w="288"/>
        <w:gridCol w:w="1594"/>
        <w:gridCol w:w="624"/>
        <w:gridCol w:w="461"/>
        <w:gridCol w:w="278"/>
        <w:gridCol w:w="307"/>
        <w:gridCol w:w="288"/>
        <w:gridCol w:w="288"/>
        <w:gridCol w:w="3070"/>
      </w:tblGrid>
      <w:tr w:rsidR="0027280A" w:rsidTr="00D46D30">
        <w:trPr>
          <w:trHeight w:val="768"/>
        </w:trPr>
        <w:tc>
          <w:tcPr>
            <w:tcW w:w="1431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29" w:firstLine="0"/>
              <w:jc w:val="center"/>
            </w:pPr>
            <w:r w:rsidRPr="00D46D30">
              <w:rPr>
                <w:b w:val="0"/>
              </w:rPr>
              <w:t>MATERIA</w:t>
            </w:r>
          </w:p>
        </w:tc>
        <w:tc>
          <w:tcPr>
            <w:tcW w:w="1094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firstLine="0"/>
              <w:jc w:val="center"/>
            </w:pPr>
            <w:r w:rsidRPr="00D46D30">
              <w:rPr>
                <w:b w:val="0"/>
              </w:rPr>
              <w:t>CODICE DEL VOLUME</w:t>
            </w:r>
          </w:p>
        </w:tc>
        <w:tc>
          <w:tcPr>
            <w:tcW w:w="2256" w:type="dxa"/>
            <w:vAlign w:val="center"/>
          </w:tcPr>
          <w:p w:rsidR="0027280A" w:rsidRDefault="0027280A" w:rsidP="00D46D30">
            <w:pPr>
              <w:spacing w:after="0" w:line="240" w:lineRule="auto"/>
              <w:ind w:left="0" w:right="3" w:firstLine="0"/>
              <w:jc w:val="center"/>
            </w:pPr>
            <w:r w:rsidRPr="00D46D30">
              <w:rPr>
                <w:b w:val="0"/>
              </w:rPr>
              <w:t>AUTORE</w:t>
            </w:r>
          </w:p>
        </w:tc>
        <w:tc>
          <w:tcPr>
            <w:tcW w:w="3005" w:type="dxa"/>
            <w:vAlign w:val="center"/>
          </w:tcPr>
          <w:p w:rsidR="0027280A" w:rsidRDefault="0027280A" w:rsidP="00D46D30">
            <w:pPr>
              <w:spacing w:after="0" w:line="240" w:lineRule="auto"/>
              <w:ind w:left="7" w:firstLine="0"/>
              <w:jc w:val="center"/>
            </w:pPr>
            <w:r w:rsidRPr="00D46D30">
              <w:rPr>
                <w:b w:val="0"/>
              </w:rPr>
              <w:t>TITOLO DELL'OPERA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1042" o:spid="_x0000_s3618" style="width:5.9pt;height:22.55pt;mso-position-horizontal-relative:char;mso-position-vertical-relative:line" coordsize="74714,286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">
                  <v:rect id="Rectangle 9596" o:spid="_x0000_s3619" style="position:absolute;left:-140845;top:46297;width:381061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hticcA&#10;AADdAAAADwAAAGRycy9kb3ducmV2LnhtbESPW2vCQBSE3wv+h+UU+lY3KdZq6kaKIOlLBa/08TR7&#10;csHs2ZhdNf33bkHo4zAz3zCzeW8acaHO1ZYVxMMIBHFudc2lgt12+TwB4TyyxsYyKfglB/N08DDD&#10;RNsrr+my8aUIEHYJKqi8bxMpXV6RQTe0LXHwCtsZ9EF2pdQdXgPcNPIlisbSYM1hocKWFhXlx83Z&#10;KNjH2/Mhc6sf/i5Ob6Mvn62KMlPq6bH/eAfhqff/4Xv7UyuYvk7H8PcmPAGZ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IbYn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VOLUME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1594" w:type="dxa"/>
            <w:vAlign w:val="center"/>
          </w:tcPr>
          <w:p w:rsidR="0027280A" w:rsidRDefault="0027280A" w:rsidP="00D46D30">
            <w:pPr>
              <w:spacing w:after="0" w:line="240" w:lineRule="auto"/>
              <w:ind w:left="48" w:firstLine="0"/>
              <w:jc w:val="center"/>
            </w:pPr>
            <w:r w:rsidRPr="00D46D30">
              <w:rPr>
                <w:b w:val="0"/>
              </w:rPr>
              <w:t>EDITORE</w:t>
            </w:r>
          </w:p>
        </w:tc>
        <w:tc>
          <w:tcPr>
            <w:tcW w:w="624" w:type="dxa"/>
            <w:vAlign w:val="center"/>
          </w:tcPr>
          <w:p w:rsidR="0027280A" w:rsidRDefault="0027280A" w:rsidP="00D46D30">
            <w:pPr>
              <w:spacing w:after="0" w:line="240" w:lineRule="auto"/>
              <w:ind w:left="26" w:firstLine="0"/>
              <w:jc w:val="both"/>
            </w:pPr>
            <w:r w:rsidRPr="00D46D30">
              <w:rPr>
                <w:b w:val="0"/>
              </w:rPr>
              <w:t>PREZZO</w:t>
            </w:r>
          </w:p>
        </w:tc>
        <w:tc>
          <w:tcPr>
            <w:tcW w:w="461" w:type="dxa"/>
            <w:vAlign w:val="center"/>
          </w:tcPr>
          <w:p w:rsidR="0027280A" w:rsidRDefault="0027280A" w:rsidP="00D46D30">
            <w:pPr>
              <w:spacing w:after="0" w:line="240" w:lineRule="auto"/>
              <w:ind w:left="53" w:firstLine="0"/>
            </w:pPr>
            <w:r w:rsidRPr="00D46D30">
              <w:rPr>
                <w:b w:val="0"/>
                <w:sz w:val="11"/>
              </w:rPr>
              <w:t>TIPO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58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1085" o:spid="_x0000_s3686" style="width:4.45pt;height:31.8pt;mso-position-horizontal-relative:char;mso-position-vertical-relative:line" coordsize="56388,40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">
                  <v:rect id="Rectangle 9582" o:spid="_x0000_s3687" style="position:absolute;left:-231068;top:97795;width:537135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r9V8YA&#10;AADdAAAADwAAAGRycy9kb3ducmV2LnhtbESPT2sCMRTE74LfIbyCN80qWu3WKCLIelFQ29Lj6+bt&#10;H9y8rJuo67dvCgWPw8z8hpkvW1OJGzWutKxgOIhAEKdWl5wr+Dht+jMQziNrrCyTggc5WC66nTnG&#10;2t75QLejz0WAsItRQeF9HUvp0oIMuoGtiYOX2cagD7LJpW7wHuCmkqMoepUGSw4LBda0Lig9H69G&#10;wefwdP1K3P6Hv7PLdLzzyT7LE6V6L+3qHYSn1j/D/+2tVvA2mY3g701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r9V8YAAADdAAAADwAAAAAAAAAAAAAAAACYAgAAZHJz&#10;L2Rvd25yZXYueG1sUEsFBgAAAAAEAAQA9QAAAIsDAAAAAA=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NUOVA ADOZ.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7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1090" o:spid="_x0000_s3754" style="width:4.45pt;height:28.1pt;mso-position-horizontal-relative:char;mso-position-vertical-relative:line" coordsize="56388,356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">
                  <v:rect id="Rectangle 9583" o:spid="_x0000_s3755" style="position:absolute;left:-199650;top:81968;width:474300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YzMgA&#10;AADdAAAADwAAAGRycy9kb3ducmV2LnhtbESPW2vCQBSE3wv+h+UU+tZstNra1FWkIPFFoV5KH0+z&#10;JxfMnk2zq8Z/7wpCH4eZ+YaZzDpTixO1rrKsoB/FIIgzqysuFOy2i+cxCOeRNdaWScGFHMymvYcJ&#10;Jtqe+YtOG1+IAGGXoILS+yaR0mUlGXSRbYiDl9vWoA+yLaRu8RzgppaDOH6VBisOCyU29FlSdtgc&#10;jYJ9f3v8Tt36l3/yv7fhyqfrvEiVenrs5h8gPHX+P3xvL7WC99H4BW5vwhOQ0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gJljMyAAAAN0AAAAPAAAAAAAAAAAAAAAAAJgCAABk&#10;cnMvZG93bnJldi54bWxQSwUGAAAAAAQABAD1AAAAjQMAAAAA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ACQUISTARE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  <w:vAlign w:val="center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1094" o:spid="_x0000_s3822" style="width:5.9pt;height:21.5pt;mso-position-horizontal-relative:char;mso-position-vertical-relative:line" coordsize="74714,272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">
                  <v:rect id="Rectangle 9584" o:spid="_x0000_s3823" style="position:absolute;left:-131723;top:41702;width:362818;height:99370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/AuMcA&#10;AADdAAAADwAAAGRycy9kb3ducmV2LnhtbESPW2vCQBSE3wv9D8sp+FY3EW01dSNSkPii4JU+nmZP&#10;LjR7Ns2uGv99t1Do4zAz3zDzRW8acaXO1ZYVxMMIBHFudc2lguNh9TwF4TyyxsYyKbiTg0X6+DDH&#10;RNsb7+i696UIEHYJKqi8bxMpXV6RQTe0LXHwCtsZ9EF2pdQd3gLcNHIURS/SYM1hocKW3ivKv/YX&#10;o+AUHy7nzG0/+aP4fh1vfLYtykypwVO/fAPhqff/4b/2WiuYTaZj+H0TnoBM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PwLj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</w:rPr>
                            <w:t>ALUNNI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87" w:firstLine="0"/>
            </w:pPr>
            <w:r>
              <w:rPr>
                <w:noProof/>
              </w:rPr>
            </w:r>
            <w:r w:rsidRPr="00D46D30">
              <w:rPr>
                <w:rFonts w:ascii="Calibri" w:hAnsi="Calibri" w:cs="Calibri"/>
                <w:b w:val="0"/>
                <w:noProof/>
                <w:sz w:val="22"/>
              </w:rPr>
              <w:pict>
                <v:group id="Group 81098" o:spid="_x0000_s3890" style="width:4.45pt;height:29.05pt;mso-position-horizontal-relative:char;mso-position-vertical-relative:line" coordsize="56388,368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">
                  <v:rect id="Rectangle 9585" o:spid="_x0000_s3891" style="position:absolute;left:-207758;top:86052;width:490514;height:74996;rotation:-5898239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lI8cA&#10;AADdAAAADwAAAGRycy9kb3ducmV2LnhtbESPW2vCQBSE3wv+h+UIfaublNpqdCOlUNKXCl7x8Zg9&#10;uWD2bJpdNf33rlDo4zAz3zDzRW8acaHO1ZYVxKMIBHFudc2lgu3m82kCwnlkjY1lUvBLDhbp4GGO&#10;ibZXXtFl7UsRIOwSVFB53yZSurwig25kW+LgFbYz6IPsSqk7vAa4aeRzFL1KgzWHhQpb+qgoP63P&#10;RsEu3pz3mVse+VD8vL18+2xZlJlSj8P+fQbCU+//w3/tL61gOp6M4f4mPAGZ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DZSPHAAAA3QAAAA8AAAAAAAAAAAAAAAAAmAIAAGRy&#10;cy9kb3ducmV2LnhtbFBLBQYAAAAABAAEAPUAAACMAwAAAAA=&#10;" filled="f" stroked="f">
                    <v:textbox inset="0,0,0,0">
                      <w:txbxContent>
                        <w:p w:rsidR="0027280A" w:rsidRDefault="0027280A">
                          <w:pPr>
                            <w:spacing w:after="160"/>
                            <w:ind w:left="0" w:firstLine="0"/>
                          </w:pPr>
                          <w:r>
                            <w:rPr>
                              <w:b w:val="0"/>
                              <w:sz w:val="10"/>
                            </w:rPr>
                            <w:t>CONSIGLIATO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  <w:tc>
          <w:tcPr>
            <w:tcW w:w="3070" w:type="dxa"/>
            <w:vAlign w:val="center"/>
          </w:tcPr>
          <w:p w:rsidR="0027280A" w:rsidRDefault="0027280A" w:rsidP="00D46D30">
            <w:pPr>
              <w:spacing w:after="0" w:line="240" w:lineRule="auto"/>
              <w:ind w:left="38" w:firstLine="0"/>
            </w:pPr>
            <w:r w:rsidRPr="00D46D30">
              <w:rPr>
                <w:b w:val="0"/>
                <w:sz w:val="10"/>
              </w:rPr>
              <w:t>Disponibilità a concedere all’Istituzione Scolastica per comodato d’uso. (Aggiungere crocetta in corrispondenza dei libri prescelti)</w:t>
            </w:r>
          </w:p>
        </w:tc>
      </w:tr>
      <w:tr w:rsidR="0027280A" w:rsidTr="00D46D30">
        <w:trPr>
          <w:trHeight w:val="454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ARTE E IMMAGINE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9788809758209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CONTI BARBARA RAGIONIERI ROSSANA FOSSI GLORIA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ARTE PROPOSTA 1 (A+B) LA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COMUNICAZIONE VISIVA + LA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DELL'ARTE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GIUNTI TVP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27,20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bookmarkStart w:id="0" w:name="_GoBack"/>
            <w:bookmarkEnd w:id="0"/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FRANCESE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9788861614741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BRUNERI ROSSELLA STUCCHI ANGELINA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A MERVEILLE! 3 - EDIZIONE CON ACTIVEBOOK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LANG EDIZIONI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16,80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GEOGRAFIA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9788869644771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SERGIO E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MONDO DOMANI (IL) VOLUME 3 + ATLANTE 3 + EASY EBOOK (SU DVD) + 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GARZANTI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20,70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  <w:vAlign w:val="bottom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INGLESE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9780194350099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AA VV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GO LIVE 3 - SUPER PREMIUM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SB&amp;WB&amp;EXTRA+TRAINER+OBK+CD+ONLINE KET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OXFORD UNIVERSITY PRESS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24,20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ITALIANO ANTOLOGIA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9788808303325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  <w:jc w:val="both"/>
            </w:pPr>
            <w:r w:rsidRPr="00D46D30">
              <w:rPr>
                <w:b w:val="0"/>
              </w:rPr>
              <w:t>BRUNI VALERIA CERANA PINUCCIA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NAVIGANDO - VOLUME 3 (LD) ANTOLOGIA DI ITALIANO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ZANICHELLI EDITORE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25,60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58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ITALIANO</w:t>
            </w:r>
          </w:p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GRAMMATICA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9788891520562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ZORDAN ROSETTA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PUNTO PER PUNTO - LIBRO MISTO CON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OPENBOOK MORFOLOGIA + COMUNICAZIONE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QUADERNO + LESSICO + MAPPE + EXTRAKIT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32,90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LATINO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9788849415742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NICOLA S. NICCO F.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LATINAMENTE - EDIZIONE ROSSA VOLUME + VOCABOLARIO + CD-ROM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PETRINI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13,70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A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MATEMATICA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9788841860991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MONTEMURRO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DIGIMAT ALGEBRA 3 + GEOMETRIA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QUADERNO PALESTRA INVALSI 3 + CDROM 3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24,90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MUSICA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9788835041122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CATIA CARDILLO PICCOLINO CINZIA PONSILLO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INSIEME CON RITMO ! A - TEORIA - STRUMENTI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MUSICALI - ANTOLOGIA + CD  B - STORIA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DELLA MUSICA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 SCUOLA EDITRICE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28,70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RELIGIONE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9788839303011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CERA TOMMASO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CASA SULLA ROCCIA (LA) - VOLUME 3 +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EBOOK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MARIETTI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11,40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346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SCIENZE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9788891506771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FLACCAVENTO GILDA ROMANO NUNZIO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OBIETTIVO SCIENZE 3 CON OPENBOOK VOLUME 3 + OPENBOOK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FABBRI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15,80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55" w:firstLine="0"/>
            </w:pPr>
            <w:r w:rsidRPr="00D46D30">
              <w:rPr>
                <w:b w:val="0"/>
              </w:rPr>
              <w:t>Si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4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STORIA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9788880427872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CHITARRINI ROBERTA PORTA VALERIA TANCREDI ANNA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NODI DEL TEMPO (I) VOL. 3 CON DVD E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CARTE+MI PREPARO PER INTERROGAZIONE IL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NOVECENTO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60" w:firstLine="0"/>
            </w:pPr>
            <w:r w:rsidRPr="00D46D30">
              <w:rPr>
                <w:b w:val="0"/>
              </w:rPr>
              <w:t>3</w:t>
            </w: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LATTES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21,60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  <w:tr w:rsidR="0027280A" w:rsidTr="00D46D30">
        <w:trPr>
          <w:trHeight w:val="422"/>
        </w:trPr>
        <w:tc>
          <w:tcPr>
            <w:tcW w:w="1431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TECNOLOGIA</w:t>
            </w:r>
          </w:p>
        </w:tc>
        <w:tc>
          <w:tcPr>
            <w:tcW w:w="1094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9788851128043</w:t>
            </w:r>
          </w:p>
        </w:tc>
        <w:tc>
          <w:tcPr>
            <w:tcW w:w="2256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BENEDETTI ROMITI</w:t>
            </w:r>
          </w:p>
        </w:tc>
        <w:tc>
          <w:tcPr>
            <w:tcW w:w="3005" w:type="dxa"/>
          </w:tcPr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TECHNOLOGICA VOLUME A + VOLUME B +</w:t>
            </w:r>
          </w:p>
          <w:p w:rsidR="0027280A" w:rsidRDefault="0027280A" w:rsidP="00D46D30">
            <w:pPr>
              <w:spacing w:after="0" w:line="240" w:lineRule="auto"/>
              <w:ind w:left="0" w:firstLine="0"/>
              <w:jc w:val="both"/>
            </w:pPr>
            <w:r w:rsidRPr="00D46D30">
              <w:rPr>
                <w:b w:val="0"/>
              </w:rPr>
              <w:t>VOLUME C + EBOOK + TECNOLOGIE IN SINTESI</w:t>
            </w:r>
          </w:p>
          <w:p w:rsidR="0027280A" w:rsidRDefault="0027280A" w:rsidP="00D46D30">
            <w:pPr>
              <w:spacing w:after="0" w:line="240" w:lineRule="auto"/>
              <w:ind w:left="0" w:firstLine="0"/>
            </w:pPr>
            <w:r w:rsidRPr="00D46D30">
              <w:rPr>
                <w:b w:val="0"/>
              </w:rPr>
              <w:t>+ TAVOLE DISEGNO + EASY EBOOK (SU DVD)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  <w:tc>
          <w:tcPr>
            <w:tcW w:w="1594" w:type="dxa"/>
          </w:tcPr>
          <w:p w:rsidR="0027280A" w:rsidRDefault="0027280A" w:rsidP="00D46D30">
            <w:pPr>
              <w:spacing w:after="0" w:line="240" w:lineRule="auto"/>
              <w:ind w:left="10" w:firstLine="0"/>
            </w:pPr>
            <w:r w:rsidRPr="00D46D30">
              <w:rPr>
                <w:b w:val="0"/>
              </w:rPr>
              <w:t>DE AGOSTINI SCUOLA</w:t>
            </w:r>
          </w:p>
        </w:tc>
        <w:tc>
          <w:tcPr>
            <w:tcW w:w="624" w:type="dxa"/>
          </w:tcPr>
          <w:p w:rsidR="0027280A" w:rsidRDefault="0027280A" w:rsidP="00D46D30">
            <w:pPr>
              <w:spacing w:after="0" w:line="240" w:lineRule="auto"/>
              <w:ind w:left="0" w:firstLine="0"/>
              <w:jc w:val="right"/>
            </w:pPr>
            <w:r w:rsidRPr="00D46D30">
              <w:rPr>
                <w:b w:val="0"/>
              </w:rPr>
              <w:t>30,15</w:t>
            </w:r>
          </w:p>
        </w:tc>
        <w:tc>
          <w:tcPr>
            <w:tcW w:w="461" w:type="dxa"/>
          </w:tcPr>
          <w:p w:rsidR="0027280A" w:rsidRDefault="0027280A" w:rsidP="00D46D30">
            <w:pPr>
              <w:spacing w:after="0" w:line="240" w:lineRule="auto"/>
              <w:ind w:left="0" w:right="51" w:firstLine="0"/>
              <w:jc w:val="center"/>
            </w:pPr>
            <w:r w:rsidRPr="00D46D30">
              <w:rPr>
                <w:b w:val="0"/>
              </w:rPr>
              <w:t>B</w:t>
            </w:r>
          </w:p>
        </w:tc>
        <w:tc>
          <w:tcPr>
            <w:tcW w:w="278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" w:type="dxa"/>
          </w:tcPr>
          <w:p w:rsidR="0027280A" w:rsidRDefault="0027280A" w:rsidP="00D46D30">
            <w:pPr>
              <w:spacing w:after="0" w:line="240" w:lineRule="auto"/>
              <w:ind w:left="29" w:firstLine="0"/>
              <w:jc w:val="both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36" w:firstLine="0"/>
            </w:pPr>
            <w:r w:rsidRPr="00D46D30">
              <w:rPr>
                <w:b w:val="0"/>
              </w:rPr>
              <w:t>27</w:t>
            </w:r>
          </w:p>
        </w:tc>
        <w:tc>
          <w:tcPr>
            <w:tcW w:w="288" w:type="dxa"/>
          </w:tcPr>
          <w:p w:rsidR="0027280A" w:rsidRDefault="0027280A" w:rsidP="00D46D30">
            <w:pPr>
              <w:spacing w:after="0" w:line="240" w:lineRule="auto"/>
              <w:ind w:left="43" w:firstLine="0"/>
            </w:pPr>
            <w:r w:rsidRPr="00D46D30">
              <w:rPr>
                <w:b w:val="0"/>
              </w:rPr>
              <w:t>No</w:t>
            </w:r>
          </w:p>
        </w:tc>
        <w:tc>
          <w:tcPr>
            <w:tcW w:w="3070" w:type="dxa"/>
          </w:tcPr>
          <w:p w:rsidR="0027280A" w:rsidRDefault="0027280A" w:rsidP="00D46D30">
            <w:pPr>
              <w:spacing w:after="160" w:line="240" w:lineRule="auto"/>
              <w:ind w:left="0" w:firstLine="0"/>
            </w:pPr>
          </w:p>
        </w:tc>
      </w:tr>
    </w:tbl>
    <w:p w:rsidR="0027280A" w:rsidRDefault="0027280A">
      <w:pPr>
        <w:tabs>
          <w:tab w:val="center" w:pos="2722"/>
          <w:tab w:val="center" w:pos="6156"/>
          <w:tab w:val="center" w:pos="9816"/>
        </w:tabs>
        <w:ind w:left="0" w:firstLine="0"/>
      </w:pPr>
      <w:r>
        <w:rPr>
          <w:rFonts w:ascii="Calibri" w:hAnsi="Calibri" w:cs="Calibri"/>
          <w:b w:val="0"/>
          <w:sz w:val="22"/>
        </w:rPr>
        <w:tab/>
      </w:r>
    </w:p>
    <w:sectPr w:rsidR="0027280A" w:rsidSect="00D21499">
      <w:pgSz w:w="16840" w:h="11900" w:orient="landscape"/>
      <w:pgMar w:top="1440" w:right="1440" w:bottom="1440" w:left="1440" w:header="389" w:footer="3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80A" w:rsidRDefault="0027280A">
      <w:pPr>
        <w:spacing w:after="0" w:line="240" w:lineRule="auto"/>
      </w:pPr>
      <w:r>
        <w:separator/>
      </w:r>
    </w:p>
  </w:endnote>
  <w:endnote w:type="continuationSeparator" w:id="0">
    <w:p w:rsidR="0027280A" w:rsidRDefault="00272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80A" w:rsidRDefault="0027280A">
      <w:pPr>
        <w:spacing w:after="0" w:line="240" w:lineRule="auto"/>
      </w:pPr>
      <w:r>
        <w:separator/>
      </w:r>
    </w:p>
  </w:footnote>
  <w:footnote w:type="continuationSeparator" w:id="0">
    <w:p w:rsidR="0027280A" w:rsidRDefault="0027280A">
      <w:pPr>
        <w:spacing w:after="0" w:line="240" w:lineRule="auto"/>
      </w:pPr>
      <w:r>
        <w:continuationSeparator/>
      </w:r>
    </w:p>
  </w:footnote>
</w:footnotes>
</file>

<file path=word/header1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27280A" w:rsidRDefault="0027280A"><w:pPr><w:spacing w:after="0"/><w:ind w:left="-1440" w:right="3430" w:firstLine="0"/></w:pPr><w:r><w:rPr><w:noProof/></w:rPr><w:pict><v:group id="Group 100933" o:spid="_x0000_s4453" style="position:absolute;left:0;text-align:left;margin-left:23.25pt;margin-top:19.45pt;width:575.2pt;height:71.9pt;z-index:251649024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"/></w:r></w:p>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4.xml><?xml version="1.0" encoding="UTF-8" standalone="yes"?>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p w:rsidR="0027280A" w:rsidRDefault="0027280A"><w:pPr><w:spacing w:after="0"/><w:ind w:left="-1440" w:right="3430" w:firstLine="0"/></w:pPr><w:r><w:rPr><w:noProof/></w:rPr><w:pict><v:group id="Group 101186" o:spid="_x0000_s4875" style="position:absolute;left:0;text-align:left;margin-left:23.25pt;margin-top:19.45pt;width:575.2pt;height:71.9pt;z-index:251658240;mso-position-horizontal-relative:page;mso-position-vertical-relative:page" coordsize="73051,9128" o:gfxdata="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"/></w:r></w:p>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283"/>
  <w:characterSpacingControl w:val="doNotCompress"/>
  <w:hdrShapeDefaults>
    <o:shapedefaults v:ext="edit" spidmax="4941"/>
    <o:shapelayout v:ext="edit">
      <o:idmap v:ext="edit" data="2,4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805"/>
    <w:rsid w:val="00002836"/>
    <w:rsid w:val="0027280A"/>
    <w:rsid w:val="00761A00"/>
    <w:rsid w:val="008A6489"/>
    <w:rsid w:val="008F5805"/>
    <w:rsid w:val="00957F2A"/>
    <w:rsid w:val="00BE3AF6"/>
    <w:rsid w:val="00D21499"/>
    <w:rsid w:val="00D46D30"/>
    <w:rsid w:val="00ED6583"/>
    <w:rsid w:val="00F94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41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99"/>
    <w:pPr>
      <w:spacing w:after="39" w:line="259" w:lineRule="auto"/>
      <w:ind w:left="2971" w:hanging="10"/>
    </w:pPr>
    <w:rPr>
      <w:rFonts w:ascii="Arial" w:hAnsi="Arial" w:cs="Arial"/>
      <w:b/>
      <w:color w:val="000000"/>
      <w:sz w:val="1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D214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1471</Words>
  <Characters>8385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DataWindow</dc:title>
  <dc:subject/>
  <dc:creator>utente</dc:creator>
  <cp:keywords/>
  <dc:description/>
  <cp:lastModifiedBy>utente</cp:lastModifiedBy>
  <cp:revision>2</cp:revision>
  <dcterms:created xsi:type="dcterms:W3CDTF">2020-05-04T09:39:00Z</dcterms:created>
  <dcterms:modified xsi:type="dcterms:W3CDTF">2020-05-04T09:39:00Z</dcterms:modified>
</cp:coreProperties>
</file>